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536E7" w14:textId="77777777" w:rsidR="005E0D8E" w:rsidRDefault="005E0D8E" w:rsidP="005E0D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Eleanor BASSYNGBOURNE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B181862" w14:textId="77777777" w:rsidR="005E0D8E" w:rsidRDefault="005E0D8E" w:rsidP="005E0D8E">
      <w:pPr>
        <w:rPr>
          <w:rFonts w:ascii="Times New Roman" w:hAnsi="Times New Roman" w:cs="Times New Roman"/>
        </w:rPr>
      </w:pPr>
    </w:p>
    <w:p w14:paraId="566C209F" w14:textId="77777777" w:rsidR="005E0D8E" w:rsidRDefault="005E0D8E" w:rsidP="005E0D8E">
      <w:pPr>
        <w:rPr>
          <w:rFonts w:ascii="Times New Roman" w:hAnsi="Times New Roman" w:cs="Times New Roman"/>
        </w:rPr>
      </w:pPr>
    </w:p>
    <w:p w14:paraId="0D2C565F" w14:textId="77777777" w:rsidR="005E0D8E" w:rsidRDefault="005E0D8E" w:rsidP="005E0D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Daughter of John </w:t>
      </w:r>
      <w:proofErr w:type="spellStart"/>
      <w:r>
        <w:rPr>
          <w:rFonts w:ascii="Times New Roman" w:hAnsi="Times New Roman" w:cs="Times New Roman"/>
        </w:rPr>
        <w:t>Bassyngbourne</w:t>
      </w:r>
      <w:proofErr w:type="spellEnd"/>
      <w:r>
        <w:rPr>
          <w:rFonts w:ascii="Times New Roman" w:hAnsi="Times New Roman" w:cs="Times New Roman"/>
        </w:rPr>
        <w:t>.</w:t>
      </w:r>
    </w:p>
    <w:p w14:paraId="78FA2F7C" w14:textId="77777777" w:rsidR="005E0D8E" w:rsidRDefault="005E0D8E" w:rsidP="005E0D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F07A4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0FC91FF" w14:textId="77777777" w:rsidR="005E0D8E" w:rsidRDefault="005E0D8E" w:rsidP="005E0D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William Unknown(q.v.).   (ibid.)</w:t>
      </w:r>
    </w:p>
    <w:p w14:paraId="6479B77B" w14:textId="77777777" w:rsidR="005E0D8E" w:rsidRDefault="005E0D8E" w:rsidP="005E0D8E">
      <w:pPr>
        <w:rPr>
          <w:rFonts w:ascii="Times New Roman" w:hAnsi="Times New Roman" w:cs="Times New Roman"/>
        </w:rPr>
      </w:pPr>
    </w:p>
    <w:p w14:paraId="2C80CD57" w14:textId="77777777" w:rsidR="005E0D8E" w:rsidRDefault="005E0D8E" w:rsidP="005E0D8E">
      <w:pPr>
        <w:rPr>
          <w:rFonts w:ascii="Times New Roman" w:hAnsi="Times New Roman" w:cs="Times New Roman"/>
        </w:rPr>
      </w:pPr>
    </w:p>
    <w:p w14:paraId="64524C68" w14:textId="77777777" w:rsidR="005E0D8E" w:rsidRDefault="005E0D8E" w:rsidP="005E0D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Molyneux(q.v.) and James Molyneux, clerk(q.v.), brought a plaint</w:t>
      </w:r>
    </w:p>
    <w:p w14:paraId="444A2EC3" w14:textId="77777777" w:rsidR="005E0D8E" w:rsidRDefault="005E0D8E" w:rsidP="005E0D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common recovery against then.   (ibid.)</w:t>
      </w:r>
    </w:p>
    <w:p w14:paraId="6CF0C7C7" w14:textId="77777777" w:rsidR="005E0D8E" w:rsidRDefault="005E0D8E" w:rsidP="005E0D8E">
      <w:pPr>
        <w:rPr>
          <w:rFonts w:ascii="Times New Roman" w:hAnsi="Times New Roman" w:cs="Times New Roman"/>
        </w:rPr>
      </w:pPr>
    </w:p>
    <w:p w14:paraId="6C2D0E6F" w14:textId="77777777" w:rsidR="005E0D8E" w:rsidRDefault="005E0D8E" w:rsidP="005E0D8E">
      <w:pPr>
        <w:rPr>
          <w:rFonts w:ascii="Times New Roman" w:hAnsi="Times New Roman" w:cs="Times New Roman"/>
        </w:rPr>
      </w:pPr>
    </w:p>
    <w:p w14:paraId="178F9CF5" w14:textId="77777777" w:rsidR="005E0D8E" w:rsidRDefault="005E0D8E" w:rsidP="005E0D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May 2018</w:t>
      </w:r>
    </w:p>
    <w:p w14:paraId="37A54267" w14:textId="77777777" w:rsidR="006B2F86" w:rsidRPr="00E71FC3" w:rsidRDefault="005E0D8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A0AE0" w14:textId="77777777" w:rsidR="005E0D8E" w:rsidRDefault="005E0D8E" w:rsidP="00E71FC3">
      <w:r>
        <w:separator/>
      </w:r>
    </w:p>
  </w:endnote>
  <w:endnote w:type="continuationSeparator" w:id="0">
    <w:p w14:paraId="75C7822F" w14:textId="77777777" w:rsidR="005E0D8E" w:rsidRDefault="005E0D8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D1FE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14760" w14:textId="77777777" w:rsidR="005E0D8E" w:rsidRDefault="005E0D8E" w:rsidP="00E71FC3">
      <w:r>
        <w:separator/>
      </w:r>
    </w:p>
  </w:footnote>
  <w:footnote w:type="continuationSeparator" w:id="0">
    <w:p w14:paraId="3C48D5AE" w14:textId="77777777" w:rsidR="005E0D8E" w:rsidRDefault="005E0D8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D8E"/>
    <w:rsid w:val="001A7C09"/>
    <w:rsid w:val="00577BD5"/>
    <w:rsid w:val="005E0D8E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6D5E0"/>
  <w15:chartTrackingRefBased/>
  <w15:docId w15:val="{7FDA7408-ADD5-4289-BDC9-2A2E6F8C6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0D8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E0D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2018-07-07T18:22:00Z</dcterms:created>
  <dcterms:modified xsi:type="dcterms:W3CDTF">2018-07-07T18:23:00Z</dcterms:modified>
</cp:coreProperties>
</file>